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C031" w14:textId="77777777" w:rsidR="00050E95" w:rsidRDefault="00050E95" w:rsidP="004F20B4">
      <w:pPr>
        <w:pStyle w:val="Heading1"/>
        <w:spacing w:before="200"/>
      </w:pPr>
    </w:p>
    <w:p w14:paraId="032C9930" w14:textId="5F42F599" w:rsidR="003D091B" w:rsidRDefault="00075AFA" w:rsidP="004F20B4">
      <w:pPr>
        <w:pStyle w:val="Heading1"/>
        <w:spacing w:before="200"/>
      </w:pPr>
      <w:r>
        <w:t xml:space="preserve">Tilbudsvedlegg </w:t>
      </w:r>
      <w:r w:rsidR="00180AE1">
        <w:t>–</w:t>
      </w:r>
      <w:r>
        <w:t xml:space="preserve"> </w:t>
      </w:r>
      <w:r w:rsidR="000673D6">
        <w:t>Tilbudt personell</w:t>
      </w:r>
    </w:p>
    <w:p w14:paraId="4E6788DB" w14:textId="61B1E513" w:rsidR="00022F90" w:rsidRDefault="00772353" w:rsidP="00022F90">
      <w:r>
        <w:t xml:space="preserve">Tilbudt personell skal oppgis i henhold til tabell 1. Det er viktig at alle nøkkelroller i oppdraget er oppgitt og kan ses i sammenheng med leverandørens oppdragsspesifikasjon </w:t>
      </w:r>
      <w:proofErr w:type="gramStart"/>
      <w:r>
        <w:t>forøvrig</w:t>
      </w:r>
      <w:proofErr w:type="gramEnd"/>
      <w:r>
        <w:t>. Tilbyder må angi ca. antall ukeverk per år for den enkelte oppgave personen skal bidra på.</w:t>
      </w:r>
    </w:p>
    <w:p w14:paraId="6714622B" w14:textId="77777777" w:rsidR="00772353" w:rsidRDefault="00772353" w:rsidP="00022F90">
      <w:pPr>
        <w:rPr>
          <w:rFonts w:ascii="Open Sans" w:eastAsiaTheme="minorHAnsi" w:hAnsi="Open Sans" w:cs="Open Sans"/>
          <w:lang w:eastAsia="en-US"/>
        </w:rPr>
      </w:pPr>
    </w:p>
    <w:p w14:paraId="173C0152" w14:textId="0786348C" w:rsidR="008A2295" w:rsidRDefault="000D502B" w:rsidP="008A2295">
      <w:pPr>
        <w:spacing w:after="60" w:line="240" w:lineRule="auto"/>
        <w:rPr>
          <w:rFonts w:cstheme="minorHAnsi"/>
        </w:rPr>
      </w:pPr>
      <w:r w:rsidRPr="008A2295">
        <w:t>Tilbyder skal fylle ut navn, arbeidsgiver (firma)</w:t>
      </w:r>
      <w:r w:rsidR="00204DA8">
        <w:t xml:space="preserve">, </w:t>
      </w:r>
      <w:r w:rsidRPr="008A2295">
        <w:t xml:space="preserve">og </w:t>
      </w:r>
      <w:r w:rsidR="008130D4">
        <w:t>oppgave</w:t>
      </w:r>
      <w:r w:rsidR="008A2295" w:rsidRPr="008A2295">
        <w:t xml:space="preserve"> i prosjektet</w:t>
      </w:r>
      <w:r w:rsidR="00DE0C71">
        <w:t xml:space="preserve"> (rullegardin) </w:t>
      </w:r>
      <w:r w:rsidR="008A2295" w:rsidRPr="008A2295">
        <w:t xml:space="preserve">for alle personer i oppdraget. </w:t>
      </w:r>
      <w:r w:rsidR="00041953">
        <w:rPr>
          <w:rFonts w:cstheme="minorHAnsi"/>
        </w:rPr>
        <w:t>Det skal også</w:t>
      </w:r>
      <w:r w:rsidR="008A2295" w:rsidRPr="009B49B4">
        <w:rPr>
          <w:rFonts w:cstheme="minorHAnsi"/>
        </w:rPr>
        <w:t xml:space="preserve"> settes et stipulert antall ukeverk som hver person er tiltenkt å bruke på denne oppgaven</w:t>
      </w:r>
      <w:r w:rsidR="008A2295">
        <w:rPr>
          <w:rFonts w:cstheme="minorHAnsi"/>
        </w:rPr>
        <w:t xml:space="preserve"> i løpet av ett års gjennomføring av programmet. </w:t>
      </w:r>
    </w:p>
    <w:p w14:paraId="568E7B55" w14:textId="5384961E" w:rsidR="002952D2" w:rsidRPr="00F370B4" w:rsidRDefault="00E57F72" w:rsidP="00F370B4">
      <w:pPr>
        <w:spacing w:after="60" w:line="240" w:lineRule="auto"/>
        <w:rPr>
          <w:u w:val="single"/>
        </w:rPr>
      </w:pPr>
      <w:r w:rsidRPr="00F370B4">
        <w:rPr>
          <w:u w:val="single"/>
        </w:rPr>
        <w:t xml:space="preserve">OBS: </w:t>
      </w:r>
      <w:r w:rsidR="0093654A" w:rsidRPr="00F370B4">
        <w:rPr>
          <w:u w:val="single"/>
        </w:rPr>
        <w:t xml:space="preserve">Dersom samme person har flere </w:t>
      </w:r>
      <w:r w:rsidR="00F066BD">
        <w:rPr>
          <w:u w:val="single"/>
        </w:rPr>
        <w:t>oppgaver</w:t>
      </w:r>
      <w:r w:rsidR="0093654A" w:rsidRPr="00F370B4">
        <w:rPr>
          <w:u w:val="single"/>
        </w:rPr>
        <w:t xml:space="preserve"> i prosjektet, fylles det ut </w:t>
      </w:r>
      <w:r w:rsidR="00FD4DF3" w:rsidRPr="00F370B4">
        <w:rPr>
          <w:u w:val="single"/>
        </w:rPr>
        <w:t>é</w:t>
      </w:r>
      <w:r w:rsidR="0093654A" w:rsidRPr="00F370B4">
        <w:rPr>
          <w:u w:val="single"/>
        </w:rPr>
        <w:t>n linje pr</w:t>
      </w:r>
      <w:r w:rsidRPr="00F370B4">
        <w:rPr>
          <w:u w:val="single"/>
        </w:rPr>
        <w:t xml:space="preserve">. </w:t>
      </w:r>
      <w:r w:rsidR="00F066BD">
        <w:rPr>
          <w:u w:val="single"/>
        </w:rPr>
        <w:t>oppgave</w:t>
      </w:r>
    </w:p>
    <w:p w14:paraId="13984975" w14:textId="683912AE" w:rsidR="00B34E92" w:rsidRPr="002952D2" w:rsidRDefault="006F70FB" w:rsidP="00F370B4">
      <w:pPr>
        <w:spacing w:after="60" w:line="240" w:lineRule="auto"/>
      </w:pPr>
      <w:r>
        <w:rPr>
          <w:rFonts w:cstheme="minorHAnsi"/>
        </w:rPr>
        <w:t>Flere r</w:t>
      </w:r>
      <w:r w:rsidR="00B34E92">
        <w:rPr>
          <w:rFonts w:cstheme="minorHAnsi"/>
        </w:rPr>
        <w:t xml:space="preserve">ader kan legges til </w:t>
      </w:r>
      <w:r w:rsidR="00D96277">
        <w:rPr>
          <w:rFonts w:cstheme="minorHAnsi"/>
        </w:rPr>
        <w:t>ved</w:t>
      </w:r>
      <w:r w:rsidR="00B34E92">
        <w:rPr>
          <w:rFonts w:cstheme="minorHAnsi"/>
        </w:rPr>
        <w:t xml:space="preserve"> behov.</w:t>
      </w:r>
    </w:p>
    <w:p w14:paraId="0D8AE950" w14:textId="77777777" w:rsidR="00A34E82" w:rsidRDefault="00A34E82" w:rsidP="00A46467">
      <w:pPr>
        <w:rPr>
          <w:b/>
          <w:bCs/>
          <w:i/>
          <w:iCs/>
        </w:rPr>
      </w:pPr>
    </w:p>
    <w:p w14:paraId="21DD1B58" w14:textId="2CDCA99B" w:rsidR="00DD2393" w:rsidRPr="0047454E" w:rsidRDefault="00897F66" w:rsidP="00A46467">
      <w:pPr>
        <w:rPr>
          <w:b/>
          <w:bCs/>
          <w:i/>
          <w:iCs/>
        </w:rPr>
      </w:pPr>
      <w:r w:rsidRPr="0047454E">
        <w:rPr>
          <w:b/>
          <w:bCs/>
          <w:i/>
          <w:iCs/>
        </w:rPr>
        <w:t xml:space="preserve">Tabell </w:t>
      </w:r>
      <w:r w:rsidR="003B3D0E">
        <w:rPr>
          <w:b/>
          <w:bCs/>
          <w:i/>
          <w:iCs/>
        </w:rPr>
        <w:t>1</w:t>
      </w:r>
      <w:r w:rsidRPr="0047454E">
        <w:rPr>
          <w:b/>
          <w:bCs/>
          <w:i/>
          <w:iCs/>
        </w:rPr>
        <w:t xml:space="preserve"> – Tilbudt personell</w:t>
      </w:r>
    </w:p>
    <w:tbl>
      <w:tblPr>
        <w:tblStyle w:val="LightList-Accent1"/>
        <w:tblW w:w="13893" w:type="dxa"/>
        <w:tblInd w:w="-436" w:type="dxa"/>
        <w:tblLook w:val="04A0" w:firstRow="1" w:lastRow="0" w:firstColumn="1" w:lastColumn="0" w:noHBand="0" w:noVBand="1"/>
      </w:tblPr>
      <w:tblGrid>
        <w:gridCol w:w="2156"/>
        <w:gridCol w:w="1672"/>
        <w:gridCol w:w="2404"/>
        <w:gridCol w:w="1843"/>
        <w:gridCol w:w="5818"/>
      </w:tblGrid>
      <w:tr w:rsidR="002E6EAF" w:rsidRPr="00F67AC1" w14:paraId="03F79C96" w14:textId="020C9019" w:rsidTr="002E6E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E046D44" w14:textId="3CC5F449" w:rsidR="002E6EAF" w:rsidRDefault="002E6EAF" w:rsidP="00263C93">
            <w:r w:rsidRPr="002A67F8">
              <w:t>Navn</w:t>
            </w:r>
          </w:p>
        </w:tc>
        <w:tc>
          <w:tcPr>
            <w:tcW w:w="1672" w:type="dxa"/>
          </w:tcPr>
          <w:p w14:paraId="0AE0C257" w14:textId="3A3A2B13" w:rsidR="002E6EAF" w:rsidRDefault="002E6EAF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Firma</w:t>
            </w:r>
          </w:p>
        </w:tc>
        <w:tc>
          <w:tcPr>
            <w:tcW w:w="2404" w:type="dxa"/>
          </w:tcPr>
          <w:p w14:paraId="7FB954D0" w14:textId="6D946A4A" w:rsidR="002E6EAF" w:rsidRPr="00F67AC1" w:rsidRDefault="002E6EAF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proofErr w:type="spellStart"/>
            <w:r>
              <w:rPr>
                <w:lang w:val="nn-NO"/>
              </w:rPr>
              <w:t>Oppgaver</w:t>
            </w:r>
            <w:proofErr w:type="spellEnd"/>
            <w:r w:rsidRPr="00F67AC1">
              <w:rPr>
                <w:lang w:val="nn-NO"/>
              </w:rPr>
              <w:t xml:space="preserve"> i prosjektet </w:t>
            </w:r>
          </w:p>
        </w:tc>
        <w:tc>
          <w:tcPr>
            <w:tcW w:w="1843" w:type="dxa"/>
          </w:tcPr>
          <w:p w14:paraId="38F1FE34" w14:textId="4C6443E9" w:rsidR="002E6EAF" w:rsidRPr="00002720" w:rsidRDefault="002E6EAF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2720">
              <w:t>Estimert antall ukesverk pr år i dette oppdraget</w:t>
            </w:r>
          </w:p>
        </w:tc>
        <w:tc>
          <w:tcPr>
            <w:tcW w:w="5818" w:type="dxa"/>
          </w:tcPr>
          <w:p w14:paraId="3700C1E2" w14:textId="1A3D89DA" w:rsidR="002E6EAF" w:rsidRPr="00002720" w:rsidRDefault="002E6EAF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oppgaver i dette oppdraget</w:t>
            </w:r>
          </w:p>
        </w:tc>
      </w:tr>
      <w:tr w:rsidR="002E6EAF" w:rsidRPr="00437847" w14:paraId="4A539847" w14:textId="76D166DD" w:rsidTr="002E6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D3EE50F" w14:textId="680F9F88" w:rsidR="002E6EAF" w:rsidRPr="00437847" w:rsidRDefault="002E6EAF" w:rsidP="00A46467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437847">
              <w:rPr>
                <w:b w:val="0"/>
                <w:bCs w:val="0"/>
                <w:i/>
                <w:iCs/>
                <w:sz w:val="18"/>
                <w:szCs w:val="18"/>
              </w:rPr>
              <w:t>Eks: Kari Nordmann</w:t>
            </w:r>
          </w:p>
        </w:tc>
        <w:tc>
          <w:tcPr>
            <w:tcW w:w="1672" w:type="dxa"/>
          </w:tcPr>
          <w:p w14:paraId="00E63DA1" w14:textId="13FC8B14" w:rsidR="002E6EAF" w:rsidRPr="00437847" w:rsidRDefault="002E6EA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 w:rsidRPr="00437847">
              <w:rPr>
                <w:i/>
                <w:iCs/>
                <w:sz w:val="18"/>
                <w:szCs w:val="18"/>
              </w:rPr>
              <w:t>XXX</w:t>
            </w:r>
          </w:p>
        </w:tc>
        <w:sdt>
          <w:sdtPr>
            <w:rPr>
              <w:i/>
              <w:iCs/>
              <w:sz w:val="18"/>
              <w:szCs w:val="18"/>
            </w:rPr>
            <w:id w:val="-1989160121"/>
            <w:placeholder>
              <w:docPart w:val="60A7A83C8A2142D8A4BCB77C9BD017E6"/>
            </w:placeholder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22379B75" w14:textId="2D692DD4" w:rsidR="002E6EAF" w:rsidRPr="00437847" w:rsidRDefault="002D13BD" w:rsidP="00A4646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i/>
                    <w:iCs/>
                    <w:sz w:val="18"/>
                    <w:szCs w:val="18"/>
                  </w:rPr>
                  <w:t>Prosjektleder</w:t>
                </w:r>
              </w:p>
            </w:tc>
          </w:sdtContent>
        </w:sdt>
        <w:tc>
          <w:tcPr>
            <w:tcW w:w="1843" w:type="dxa"/>
          </w:tcPr>
          <w:p w14:paraId="54BF3D67" w14:textId="3747441B" w:rsidR="002E6EAF" w:rsidRPr="00437847" w:rsidRDefault="0004554D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818" w:type="dxa"/>
          </w:tcPr>
          <w:p w14:paraId="5A64188E" w14:textId="1F15FC98" w:rsidR="002E6EAF" w:rsidRPr="00437847" w:rsidRDefault="002E6EA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Koordinere prøvelogistikken</w:t>
            </w:r>
          </w:p>
        </w:tc>
      </w:tr>
      <w:tr w:rsidR="00082182" w:rsidRPr="00437847" w14:paraId="0021803B" w14:textId="77777777" w:rsidTr="002E6E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21522762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67BDAAEC" w14:textId="77777777" w:rsidR="00082182" w:rsidRPr="00437847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1937250276"/>
            <w:placeholder>
              <w:docPart w:val="24BBCD85381C4C248F77691D14A67BC3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785F1E7B" w14:textId="02AE6EEF" w:rsidR="00082182" w:rsidRDefault="00082182" w:rsidP="0008218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74214034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3AA8FDE8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70963710" w14:textId="77777777" w:rsidTr="002E6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E65B599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3EF48127" w14:textId="77777777" w:rsidR="00082182" w:rsidRPr="00437847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1614561320"/>
            <w:placeholder>
              <w:docPart w:val="04E5F46B0B2A4E06984D20960F7FA3AA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68714646" w14:textId="0E2DB507" w:rsidR="00082182" w:rsidRDefault="00082182" w:rsidP="00082182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5CA1E20A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49698814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15E9C6B8" w14:textId="77777777" w:rsidTr="002E6E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2FD70E06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6841D125" w14:textId="77777777" w:rsidR="00082182" w:rsidRPr="00437847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-923495583"/>
            <w:placeholder>
              <w:docPart w:val="60ED164D87144F1EB6DB954BC78EA1F3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136164E9" w14:textId="0E610C80" w:rsidR="00082182" w:rsidRDefault="00082182" w:rsidP="0008218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1A68F485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47795CCC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3B6AF2F2" w14:textId="77777777" w:rsidTr="002E6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CA86B27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6423C4C8" w14:textId="77777777" w:rsidR="00082182" w:rsidRPr="00437847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-1187434624"/>
            <w:placeholder>
              <w:docPart w:val="6109851431AB4B658812DC09719E69B3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1A6373A3" w14:textId="39FBD8E3" w:rsidR="00082182" w:rsidRDefault="00082182" w:rsidP="00082182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7457F087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6CB373B6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32233CD3" w14:textId="77777777" w:rsidTr="002E6E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C08EF3C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4DCE95E1" w14:textId="77777777" w:rsidR="00082182" w:rsidRPr="00437847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1234438046"/>
            <w:placeholder>
              <w:docPart w:val="4DE0A4957E294F81BBB1ADA80696D445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2D7F4A24" w14:textId="35C6C1D1" w:rsidR="00082182" w:rsidRDefault="00082182" w:rsidP="0008218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074C209F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0E8C2990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72D1AAE2" w14:textId="77777777" w:rsidTr="002E6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37381166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7D00568F" w14:textId="77777777" w:rsidR="00082182" w:rsidRPr="00437847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-1242870320"/>
            <w:placeholder>
              <w:docPart w:val="D31EB6758C794CC696743DEDD0C07B89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21652905" w14:textId="3DE214E2" w:rsidR="00082182" w:rsidRDefault="00082182" w:rsidP="00082182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0E374FD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710BF562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748F534A" w14:textId="77777777" w:rsidTr="002E6E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2543751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73DACAB5" w14:textId="77777777" w:rsidR="00082182" w:rsidRPr="00437847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1407344254"/>
            <w:placeholder>
              <w:docPart w:val="0A55A6B2D4FF41CA9D021474E8400539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1D8C47D2" w14:textId="07EF56A2" w:rsidR="00082182" w:rsidRDefault="00082182" w:rsidP="0008218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29AC11D1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49344030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2E827D23" w14:textId="77777777" w:rsidTr="002E6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2DF4A5E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7B34F427" w14:textId="77777777" w:rsidR="00082182" w:rsidRPr="00437847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-801540204"/>
            <w:placeholder>
              <w:docPart w:val="63407DC9B53D44539E626F5C340E01FA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1B87B39C" w14:textId="34CE3144" w:rsidR="00082182" w:rsidRDefault="00082182" w:rsidP="00082182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00223C4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2D22E39B" w14:textId="77777777" w:rsidR="00082182" w:rsidRDefault="00082182" w:rsidP="000821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082182" w:rsidRPr="00437847" w14:paraId="73D32181" w14:textId="77777777" w:rsidTr="002E6E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953EEFE" w14:textId="77777777" w:rsidR="00082182" w:rsidRPr="00437847" w:rsidRDefault="00082182" w:rsidP="00082182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14:paraId="74044150" w14:textId="77777777" w:rsidR="00082182" w:rsidRPr="00437847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i/>
              <w:iCs/>
              <w:sz w:val="18"/>
              <w:szCs w:val="18"/>
            </w:rPr>
            <w:id w:val="-155920199"/>
            <w:placeholder>
              <w:docPart w:val="4F03F2164D9E43A5BC8A17E4A2A750D9"/>
            </w:placeholder>
            <w:showingPlcHdr/>
            <w:dropDownList>
              <w:listItem w:value="Velg et element."/>
              <w:listItem w:displayText="Prosjektleder" w:value="Prosjektleder"/>
              <w:listItem w:displayText="Prøvemottak" w:value="Prøvemottak"/>
              <w:listItem w:displayText="Prøvebearbeiding" w:value="Prøvebearbeiding"/>
              <w:listItem w:displayText="Kjemiske analyser" w:value="Kjemiske analyser"/>
              <w:listItem w:displayText="Datarapportering" w:value="Datarapportering"/>
              <w:listItem w:displayText="Annet" w:value="Annet"/>
            </w:dropDownList>
          </w:sdtPr>
          <w:sdtContent>
            <w:tc>
              <w:tcPr>
                <w:tcW w:w="2404" w:type="dxa"/>
              </w:tcPr>
              <w:p w14:paraId="63D06BA7" w14:textId="4F58C7EA" w:rsidR="00082182" w:rsidRDefault="00082182" w:rsidP="0008218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 w:rsidRPr="00AF4FCD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DBEE0B3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18" w:type="dxa"/>
          </w:tcPr>
          <w:p w14:paraId="2EBF169C" w14:textId="77777777" w:rsidR="00082182" w:rsidRDefault="00082182" w:rsidP="00082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</w:tbl>
    <w:p w14:paraId="08F6A5D6" w14:textId="3BB4B728" w:rsidR="0039058F" w:rsidRPr="00DC5BDF" w:rsidRDefault="0039058F" w:rsidP="00722AD4"/>
    <w:sectPr w:rsidR="0039058F" w:rsidRPr="00DC5BDF" w:rsidSect="007D79E0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18" w:right="1529" w:bottom="1418" w:left="1134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F8EA" w14:textId="77777777" w:rsidR="00740BC4" w:rsidRDefault="00740BC4" w:rsidP="00D57883">
      <w:r>
        <w:separator/>
      </w:r>
    </w:p>
  </w:endnote>
  <w:endnote w:type="continuationSeparator" w:id="0">
    <w:p w14:paraId="3916285B" w14:textId="77777777" w:rsidR="00740BC4" w:rsidRDefault="00740BC4" w:rsidP="00D57883">
      <w:r>
        <w:continuationSeparator/>
      </w:r>
    </w:p>
  </w:endnote>
  <w:endnote w:type="continuationNotice" w:id="1">
    <w:p w14:paraId="69688E9C" w14:textId="77777777" w:rsidR="00740BC4" w:rsidRDefault="00740B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D9F5" w14:textId="77777777" w:rsidR="000A34C4" w:rsidRPr="00DA5D4D" w:rsidRDefault="00DA5D4D" w:rsidP="00DA5D4D">
    <w:pPr>
      <w:pStyle w:val="Footer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NUMPAGES   \* MERGEFORMAT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3C0B" w14:textId="77777777" w:rsidR="006469E3" w:rsidRPr="00D80919" w:rsidRDefault="00D80919" w:rsidP="00DA5D4D">
    <w:pPr>
      <w:pStyle w:val="Footer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73592" w14:textId="77777777" w:rsidR="00740BC4" w:rsidRDefault="00740BC4" w:rsidP="00D57883">
      <w:r>
        <w:separator/>
      </w:r>
    </w:p>
  </w:footnote>
  <w:footnote w:type="continuationSeparator" w:id="0">
    <w:p w14:paraId="2A9975F9" w14:textId="77777777" w:rsidR="00740BC4" w:rsidRDefault="00740BC4" w:rsidP="00D57883">
      <w:r>
        <w:continuationSeparator/>
      </w:r>
    </w:p>
  </w:footnote>
  <w:footnote w:type="continuationNotice" w:id="1">
    <w:p w14:paraId="725DCE7A" w14:textId="77777777" w:rsidR="00740BC4" w:rsidRDefault="00740B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B07B" w14:textId="65C11053" w:rsidR="00310C57" w:rsidRPr="005F33E7" w:rsidRDefault="009675F1" w:rsidP="005F33E7">
    <w:pPr>
      <w:pStyle w:val="Header"/>
      <w:jc w:val="left"/>
      <w:rPr>
        <w:b w:val="0"/>
        <w:bCs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08BE309D" wp14:editId="035BA1F9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931925235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C94A" w14:textId="5E201336" w:rsidR="00E86842" w:rsidRPr="00AD417C" w:rsidRDefault="002A2A66" w:rsidP="00D57883">
    <w:pPr>
      <w:pStyle w:val="Header"/>
      <w:rPr>
        <w:b w:val="0"/>
        <w:bCs/>
      </w:rPr>
    </w:pPr>
    <w:r w:rsidRPr="00AD417C">
      <w:rPr>
        <w:b w:val="0"/>
        <w:bCs/>
        <w:noProof/>
        <w:shd w:val="clear" w:color="auto" w:fill="FFFF00"/>
      </w:rPr>
      <w:drawing>
        <wp:anchor distT="0" distB="0" distL="114300" distR="114300" simplePos="0" relativeHeight="251658240" behindDoc="0" locked="0" layoutInCell="1" allowOverlap="1" wp14:anchorId="6D618401" wp14:editId="5111FD31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43424145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922872"/>
    <w:multiLevelType w:val="hybridMultilevel"/>
    <w:tmpl w:val="C65C31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05B23"/>
    <w:multiLevelType w:val="hybridMultilevel"/>
    <w:tmpl w:val="79320400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5574D"/>
    <w:multiLevelType w:val="multilevel"/>
    <w:tmpl w:val="5ED0B29C"/>
    <w:lvl w:ilvl="0">
      <w:start w:val="1"/>
      <w:numFmt w:val="bullet"/>
      <w:pStyle w:val="ListBullet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ListBullet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7325">
    <w:abstractNumId w:val="13"/>
  </w:num>
  <w:num w:numId="2" w16cid:durableId="627778538">
    <w:abstractNumId w:val="12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2"/>
  </w:num>
  <w:num w:numId="6" w16cid:durableId="1193496557">
    <w:abstractNumId w:val="11"/>
  </w:num>
  <w:num w:numId="7" w16cid:durableId="1240872356">
    <w:abstractNumId w:val="14"/>
  </w:num>
  <w:num w:numId="8" w16cid:durableId="1403719666">
    <w:abstractNumId w:val="13"/>
  </w:num>
  <w:num w:numId="9" w16cid:durableId="1872254906">
    <w:abstractNumId w:val="13"/>
  </w:num>
  <w:num w:numId="10" w16cid:durableId="1382704248">
    <w:abstractNumId w:val="13"/>
  </w:num>
  <w:num w:numId="11" w16cid:durableId="81727852">
    <w:abstractNumId w:val="13"/>
  </w:num>
  <w:num w:numId="12" w16cid:durableId="1381129235">
    <w:abstractNumId w:val="13"/>
  </w:num>
  <w:num w:numId="13" w16cid:durableId="825513138">
    <w:abstractNumId w:val="13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41435582">
    <w:abstractNumId w:val="9"/>
  </w:num>
  <w:num w:numId="22" w16cid:durableId="4546398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FA"/>
    <w:rsid w:val="00000D38"/>
    <w:rsid w:val="00002720"/>
    <w:rsid w:val="00017C53"/>
    <w:rsid w:val="00022B07"/>
    <w:rsid w:val="00022F90"/>
    <w:rsid w:val="00035195"/>
    <w:rsid w:val="0003664E"/>
    <w:rsid w:val="00037430"/>
    <w:rsid w:val="00041953"/>
    <w:rsid w:val="00042575"/>
    <w:rsid w:val="0004554D"/>
    <w:rsid w:val="00050E95"/>
    <w:rsid w:val="00055D00"/>
    <w:rsid w:val="00060CA7"/>
    <w:rsid w:val="00064526"/>
    <w:rsid w:val="00065777"/>
    <w:rsid w:val="00065DCC"/>
    <w:rsid w:val="000673D6"/>
    <w:rsid w:val="00075AFA"/>
    <w:rsid w:val="000771B2"/>
    <w:rsid w:val="00082182"/>
    <w:rsid w:val="00082267"/>
    <w:rsid w:val="00086C49"/>
    <w:rsid w:val="0008702C"/>
    <w:rsid w:val="000953C9"/>
    <w:rsid w:val="000A34C4"/>
    <w:rsid w:val="000A4897"/>
    <w:rsid w:val="000A589F"/>
    <w:rsid w:val="000B1A2B"/>
    <w:rsid w:val="000B565B"/>
    <w:rsid w:val="000D460B"/>
    <w:rsid w:val="000D502B"/>
    <w:rsid w:val="000E0711"/>
    <w:rsid w:val="000E40C9"/>
    <w:rsid w:val="000F1026"/>
    <w:rsid w:val="000F27CA"/>
    <w:rsid w:val="00102F0F"/>
    <w:rsid w:val="00103D92"/>
    <w:rsid w:val="0010590E"/>
    <w:rsid w:val="00114F66"/>
    <w:rsid w:val="00125B60"/>
    <w:rsid w:val="00131655"/>
    <w:rsid w:val="001325E3"/>
    <w:rsid w:val="00132BBC"/>
    <w:rsid w:val="00137AF0"/>
    <w:rsid w:val="00140386"/>
    <w:rsid w:val="0015079E"/>
    <w:rsid w:val="0015092C"/>
    <w:rsid w:val="00153FC9"/>
    <w:rsid w:val="00155BE0"/>
    <w:rsid w:val="001577E1"/>
    <w:rsid w:val="00160CF7"/>
    <w:rsid w:val="0016162D"/>
    <w:rsid w:val="00163296"/>
    <w:rsid w:val="00172136"/>
    <w:rsid w:val="00172140"/>
    <w:rsid w:val="001737CA"/>
    <w:rsid w:val="00180AE1"/>
    <w:rsid w:val="001853C8"/>
    <w:rsid w:val="00187096"/>
    <w:rsid w:val="00191866"/>
    <w:rsid w:val="001B5635"/>
    <w:rsid w:val="001B7CDB"/>
    <w:rsid w:val="001C2309"/>
    <w:rsid w:val="001C35D2"/>
    <w:rsid w:val="001D41AD"/>
    <w:rsid w:val="001E6F6C"/>
    <w:rsid w:val="001F0638"/>
    <w:rsid w:val="001F2FE0"/>
    <w:rsid w:val="00204DA8"/>
    <w:rsid w:val="002069CC"/>
    <w:rsid w:val="002107C6"/>
    <w:rsid w:val="002136A9"/>
    <w:rsid w:val="00216F0C"/>
    <w:rsid w:val="002171C7"/>
    <w:rsid w:val="00220CA6"/>
    <w:rsid w:val="0022122C"/>
    <w:rsid w:val="00223D08"/>
    <w:rsid w:val="00223DB4"/>
    <w:rsid w:val="00224FB2"/>
    <w:rsid w:val="00227952"/>
    <w:rsid w:val="002400CD"/>
    <w:rsid w:val="00246B21"/>
    <w:rsid w:val="00251657"/>
    <w:rsid w:val="00255DCD"/>
    <w:rsid w:val="00263C93"/>
    <w:rsid w:val="002649CF"/>
    <w:rsid w:val="00266ACE"/>
    <w:rsid w:val="00272419"/>
    <w:rsid w:val="0028292F"/>
    <w:rsid w:val="002848E7"/>
    <w:rsid w:val="00287065"/>
    <w:rsid w:val="002937A8"/>
    <w:rsid w:val="002952D2"/>
    <w:rsid w:val="002A2A66"/>
    <w:rsid w:val="002B34B0"/>
    <w:rsid w:val="002C25CC"/>
    <w:rsid w:val="002C6462"/>
    <w:rsid w:val="002D13BD"/>
    <w:rsid w:val="002D1DCF"/>
    <w:rsid w:val="002D3739"/>
    <w:rsid w:val="002D6AC2"/>
    <w:rsid w:val="002D7EE1"/>
    <w:rsid w:val="002E1271"/>
    <w:rsid w:val="002E300E"/>
    <w:rsid w:val="002E6EAF"/>
    <w:rsid w:val="002E7671"/>
    <w:rsid w:val="002E783C"/>
    <w:rsid w:val="003008D4"/>
    <w:rsid w:val="00310C57"/>
    <w:rsid w:val="0031471C"/>
    <w:rsid w:val="00324C1E"/>
    <w:rsid w:val="00326443"/>
    <w:rsid w:val="00334612"/>
    <w:rsid w:val="003449F8"/>
    <w:rsid w:val="003615F9"/>
    <w:rsid w:val="00363404"/>
    <w:rsid w:val="00366C3C"/>
    <w:rsid w:val="00380BC8"/>
    <w:rsid w:val="00382A44"/>
    <w:rsid w:val="0039058F"/>
    <w:rsid w:val="003945B0"/>
    <w:rsid w:val="003A05E1"/>
    <w:rsid w:val="003A4154"/>
    <w:rsid w:val="003B3A17"/>
    <w:rsid w:val="003B3D0E"/>
    <w:rsid w:val="003B4930"/>
    <w:rsid w:val="003B6010"/>
    <w:rsid w:val="003C211D"/>
    <w:rsid w:val="003C5F23"/>
    <w:rsid w:val="003D091B"/>
    <w:rsid w:val="003D7859"/>
    <w:rsid w:val="003F0F84"/>
    <w:rsid w:val="004009C4"/>
    <w:rsid w:val="00400E53"/>
    <w:rsid w:val="00403E06"/>
    <w:rsid w:val="00433812"/>
    <w:rsid w:val="004362C0"/>
    <w:rsid w:val="00437847"/>
    <w:rsid w:val="004473A5"/>
    <w:rsid w:val="004563EC"/>
    <w:rsid w:val="00456B32"/>
    <w:rsid w:val="00466FB8"/>
    <w:rsid w:val="00470E36"/>
    <w:rsid w:val="0047454E"/>
    <w:rsid w:val="00475FDE"/>
    <w:rsid w:val="00480A9C"/>
    <w:rsid w:val="00486E9F"/>
    <w:rsid w:val="00492E95"/>
    <w:rsid w:val="0049430B"/>
    <w:rsid w:val="004A18BF"/>
    <w:rsid w:val="004A3C32"/>
    <w:rsid w:val="004A450D"/>
    <w:rsid w:val="004A5041"/>
    <w:rsid w:val="004B181A"/>
    <w:rsid w:val="004B57BB"/>
    <w:rsid w:val="004D026D"/>
    <w:rsid w:val="004D5410"/>
    <w:rsid w:val="004E576E"/>
    <w:rsid w:val="004E71AC"/>
    <w:rsid w:val="004F20B4"/>
    <w:rsid w:val="0050207D"/>
    <w:rsid w:val="00502B06"/>
    <w:rsid w:val="005056DB"/>
    <w:rsid w:val="00510277"/>
    <w:rsid w:val="00524955"/>
    <w:rsid w:val="00524F4C"/>
    <w:rsid w:val="00530FED"/>
    <w:rsid w:val="00531F69"/>
    <w:rsid w:val="00536C53"/>
    <w:rsid w:val="00542B47"/>
    <w:rsid w:val="00542DD2"/>
    <w:rsid w:val="00547BB0"/>
    <w:rsid w:val="00556537"/>
    <w:rsid w:val="0056136D"/>
    <w:rsid w:val="005614F7"/>
    <w:rsid w:val="00561CF7"/>
    <w:rsid w:val="005662F4"/>
    <w:rsid w:val="0057132A"/>
    <w:rsid w:val="00571E27"/>
    <w:rsid w:val="00575CC2"/>
    <w:rsid w:val="00583117"/>
    <w:rsid w:val="0058544B"/>
    <w:rsid w:val="00593DC4"/>
    <w:rsid w:val="0059621B"/>
    <w:rsid w:val="005B45DF"/>
    <w:rsid w:val="005C290A"/>
    <w:rsid w:val="005C4717"/>
    <w:rsid w:val="005C6AC0"/>
    <w:rsid w:val="005C6ACE"/>
    <w:rsid w:val="005D4D9C"/>
    <w:rsid w:val="005D61D4"/>
    <w:rsid w:val="005E33A9"/>
    <w:rsid w:val="005E33AB"/>
    <w:rsid w:val="005E613F"/>
    <w:rsid w:val="005E7540"/>
    <w:rsid w:val="005F0B42"/>
    <w:rsid w:val="005F2900"/>
    <w:rsid w:val="005F33E7"/>
    <w:rsid w:val="005F6B2F"/>
    <w:rsid w:val="005F7F4A"/>
    <w:rsid w:val="00605F98"/>
    <w:rsid w:val="00616D52"/>
    <w:rsid w:val="00617031"/>
    <w:rsid w:val="006214DC"/>
    <w:rsid w:val="00627949"/>
    <w:rsid w:val="00642BDC"/>
    <w:rsid w:val="006444DB"/>
    <w:rsid w:val="00646142"/>
    <w:rsid w:val="0064622B"/>
    <w:rsid w:val="006469E3"/>
    <w:rsid w:val="006721CC"/>
    <w:rsid w:val="00673CC0"/>
    <w:rsid w:val="00676EFA"/>
    <w:rsid w:val="00680826"/>
    <w:rsid w:val="00684CC1"/>
    <w:rsid w:val="006855EE"/>
    <w:rsid w:val="0068648D"/>
    <w:rsid w:val="00695845"/>
    <w:rsid w:val="00695B4C"/>
    <w:rsid w:val="006A2F39"/>
    <w:rsid w:val="006B08F2"/>
    <w:rsid w:val="006B405F"/>
    <w:rsid w:val="006B4356"/>
    <w:rsid w:val="006B4963"/>
    <w:rsid w:val="006C0F0F"/>
    <w:rsid w:val="006D1BE9"/>
    <w:rsid w:val="006D37DB"/>
    <w:rsid w:val="006D484A"/>
    <w:rsid w:val="006E1A4A"/>
    <w:rsid w:val="006E65FE"/>
    <w:rsid w:val="006F70FB"/>
    <w:rsid w:val="00701483"/>
    <w:rsid w:val="00702DEE"/>
    <w:rsid w:val="00703611"/>
    <w:rsid w:val="0070570C"/>
    <w:rsid w:val="00705AD1"/>
    <w:rsid w:val="00720C20"/>
    <w:rsid w:val="00722AD4"/>
    <w:rsid w:val="00740062"/>
    <w:rsid w:val="00740BC4"/>
    <w:rsid w:val="00745FEF"/>
    <w:rsid w:val="00747CF1"/>
    <w:rsid w:val="00753075"/>
    <w:rsid w:val="00755DB5"/>
    <w:rsid w:val="00767332"/>
    <w:rsid w:val="00772090"/>
    <w:rsid w:val="00772353"/>
    <w:rsid w:val="0077353C"/>
    <w:rsid w:val="00775286"/>
    <w:rsid w:val="00783A71"/>
    <w:rsid w:val="00791A7E"/>
    <w:rsid w:val="0079291E"/>
    <w:rsid w:val="007A0FD1"/>
    <w:rsid w:val="007B0478"/>
    <w:rsid w:val="007B05FE"/>
    <w:rsid w:val="007B5F34"/>
    <w:rsid w:val="007C03AE"/>
    <w:rsid w:val="007C1069"/>
    <w:rsid w:val="007C5FD7"/>
    <w:rsid w:val="007C74D6"/>
    <w:rsid w:val="007C7F26"/>
    <w:rsid w:val="007D0E47"/>
    <w:rsid w:val="007D4F7F"/>
    <w:rsid w:val="007D79E0"/>
    <w:rsid w:val="007E4AB0"/>
    <w:rsid w:val="007F1708"/>
    <w:rsid w:val="007F1E03"/>
    <w:rsid w:val="007F4694"/>
    <w:rsid w:val="007F4DF1"/>
    <w:rsid w:val="00802765"/>
    <w:rsid w:val="00802B6D"/>
    <w:rsid w:val="00803E26"/>
    <w:rsid w:val="008105C3"/>
    <w:rsid w:val="00810F20"/>
    <w:rsid w:val="008130D4"/>
    <w:rsid w:val="00814B5C"/>
    <w:rsid w:val="0081770C"/>
    <w:rsid w:val="00817A4B"/>
    <w:rsid w:val="00820F86"/>
    <w:rsid w:val="008274DA"/>
    <w:rsid w:val="008307C9"/>
    <w:rsid w:val="00831424"/>
    <w:rsid w:val="008315EC"/>
    <w:rsid w:val="008336AA"/>
    <w:rsid w:val="00836A07"/>
    <w:rsid w:val="00843446"/>
    <w:rsid w:val="0084424D"/>
    <w:rsid w:val="008556E7"/>
    <w:rsid w:val="00863161"/>
    <w:rsid w:val="0086556A"/>
    <w:rsid w:val="00880889"/>
    <w:rsid w:val="00881DFE"/>
    <w:rsid w:val="00881F67"/>
    <w:rsid w:val="00882B86"/>
    <w:rsid w:val="00883104"/>
    <w:rsid w:val="008901F9"/>
    <w:rsid w:val="0089265B"/>
    <w:rsid w:val="00892B98"/>
    <w:rsid w:val="0089375E"/>
    <w:rsid w:val="00897F66"/>
    <w:rsid w:val="008A2295"/>
    <w:rsid w:val="008A325B"/>
    <w:rsid w:val="008A6C14"/>
    <w:rsid w:val="008B38CF"/>
    <w:rsid w:val="008D31DA"/>
    <w:rsid w:val="008D56D5"/>
    <w:rsid w:val="008F03A6"/>
    <w:rsid w:val="008F03AC"/>
    <w:rsid w:val="008F216D"/>
    <w:rsid w:val="0092187C"/>
    <w:rsid w:val="009305FF"/>
    <w:rsid w:val="0093654A"/>
    <w:rsid w:val="00941FE0"/>
    <w:rsid w:val="00947FAF"/>
    <w:rsid w:val="00953089"/>
    <w:rsid w:val="009675F1"/>
    <w:rsid w:val="0097018E"/>
    <w:rsid w:val="0097632F"/>
    <w:rsid w:val="0098162D"/>
    <w:rsid w:val="0098240E"/>
    <w:rsid w:val="009830D1"/>
    <w:rsid w:val="00984968"/>
    <w:rsid w:val="00992D37"/>
    <w:rsid w:val="009A09BA"/>
    <w:rsid w:val="009A4549"/>
    <w:rsid w:val="009A5CBD"/>
    <w:rsid w:val="009A7A35"/>
    <w:rsid w:val="009B7DF6"/>
    <w:rsid w:val="009C5F1B"/>
    <w:rsid w:val="009D6CAC"/>
    <w:rsid w:val="009E1DB2"/>
    <w:rsid w:val="009E280C"/>
    <w:rsid w:val="009E415D"/>
    <w:rsid w:val="009F0962"/>
    <w:rsid w:val="009F1C45"/>
    <w:rsid w:val="009F39CE"/>
    <w:rsid w:val="00A03FD5"/>
    <w:rsid w:val="00A0503C"/>
    <w:rsid w:val="00A063DC"/>
    <w:rsid w:val="00A11C4D"/>
    <w:rsid w:val="00A2069E"/>
    <w:rsid w:val="00A241E8"/>
    <w:rsid w:val="00A34E82"/>
    <w:rsid w:val="00A3550C"/>
    <w:rsid w:val="00A46467"/>
    <w:rsid w:val="00A51F6E"/>
    <w:rsid w:val="00A53079"/>
    <w:rsid w:val="00A53BDA"/>
    <w:rsid w:val="00A5776A"/>
    <w:rsid w:val="00A6183D"/>
    <w:rsid w:val="00A61B38"/>
    <w:rsid w:val="00A81A63"/>
    <w:rsid w:val="00A93940"/>
    <w:rsid w:val="00A97918"/>
    <w:rsid w:val="00AA263F"/>
    <w:rsid w:val="00AB023D"/>
    <w:rsid w:val="00AB1753"/>
    <w:rsid w:val="00AB3334"/>
    <w:rsid w:val="00AB3937"/>
    <w:rsid w:val="00AC3353"/>
    <w:rsid w:val="00AC41A3"/>
    <w:rsid w:val="00AD097A"/>
    <w:rsid w:val="00AD2AE6"/>
    <w:rsid w:val="00AD375E"/>
    <w:rsid w:val="00AD417C"/>
    <w:rsid w:val="00AE6345"/>
    <w:rsid w:val="00AF3F08"/>
    <w:rsid w:val="00AF6E6A"/>
    <w:rsid w:val="00B00A0B"/>
    <w:rsid w:val="00B10B45"/>
    <w:rsid w:val="00B1431C"/>
    <w:rsid w:val="00B145AF"/>
    <w:rsid w:val="00B25D12"/>
    <w:rsid w:val="00B26DE9"/>
    <w:rsid w:val="00B34E92"/>
    <w:rsid w:val="00B35844"/>
    <w:rsid w:val="00B37901"/>
    <w:rsid w:val="00B417C2"/>
    <w:rsid w:val="00B426D6"/>
    <w:rsid w:val="00B5273C"/>
    <w:rsid w:val="00B5325A"/>
    <w:rsid w:val="00B55B9F"/>
    <w:rsid w:val="00B61EB7"/>
    <w:rsid w:val="00B6204B"/>
    <w:rsid w:val="00B71C70"/>
    <w:rsid w:val="00B77A0F"/>
    <w:rsid w:val="00B83955"/>
    <w:rsid w:val="00B86232"/>
    <w:rsid w:val="00B90E5B"/>
    <w:rsid w:val="00B95876"/>
    <w:rsid w:val="00B97C0C"/>
    <w:rsid w:val="00BA078D"/>
    <w:rsid w:val="00BA5822"/>
    <w:rsid w:val="00BA7AC9"/>
    <w:rsid w:val="00BB6233"/>
    <w:rsid w:val="00BB7735"/>
    <w:rsid w:val="00BC065C"/>
    <w:rsid w:val="00BC52C6"/>
    <w:rsid w:val="00BC79E0"/>
    <w:rsid w:val="00BD0639"/>
    <w:rsid w:val="00BD54B3"/>
    <w:rsid w:val="00BD6129"/>
    <w:rsid w:val="00BE45E9"/>
    <w:rsid w:val="00BE5E15"/>
    <w:rsid w:val="00BF06A7"/>
    <w:rsid w:val="00BF5876"/>
    <w:rsid w:val="00BF73CF"/>
    <w:rsid w:val="00C0038D"/>
    <w:rsid w:val="00C018BF"/>
    <w:rsid w:val="00C0428E"/>
    <w:rsid w:val="00C119EB"/>
    <w:rsid w:val="00C3071A"/>
    <w:rsid w:val="00C346AF"/>
    <w:rsid w:val="00C37F8A"/>
    <w:rsid w:val="00C41347"/>
    <w:rsid w:val="00C45B12"/>
    <w:rsid w:val="00C50216"/>
    <w:rsid w:val="00C508FB"/>
    <w:rsid w:val="00C53F43"/>
    <w:rsid w:val="00C56F9A"/>
    <w:rsid w:val="00C82980"/>
    <w:rsid w:val="00C90FF0"/>
    <w:rsid w:val="00C93502"/>
    <w:rsid w:val="00C93F9A"/>
    <w:rsid w:val="00C95B45"/>
    <w:rsid w:val="00CA3AE3"/>
    <w:rsid w:val="00CA4E7C"/>
    <w:rsid w:val="00CA5ED0"/>
    <w:rsid w:val="00CB5EDB"/>
    <w:rsid w:val="00CB7BCA"/>
    <w:rsid w:val="00CC05F6"/>
    <w:rsid w:val="00CC3742"/>
    <w:rsid w:val="00CD35C4"/>
    <w:rsid w:val="00CD41E2"/>
    <w:rsid w:val="00CD43C5"/>
    <w:rsid w:val="00CE0E0E"/>
    <w:rsid w:val="00CF56A4"/>
    <w:rsid w:val="00CF6B68"/>
    <w:rsid w:val="00CF6F21"/>
    <w:rsid w:val="00D10F81"/>
    <w:rsid w:val="00D20D76"/>
    <w:rsid w:val="00D2520B"/>
    <w:rsid w:val="00D253FC"/>
    <w:rsid w:val="00D32087"/>
    <w:rsid w:val="00D3547C"/>
    <w:rsid w:val="00D462A4"/>
    <w:rsid w:val="00D553A5"/>
    <w:rsid w:val="00D55548"/>
    <w:rsid w:val="00D55EE5"/>
    <w:rsid w:val="00D55FFD"/>
    <w:rsid w:val="00D57883"/>
    <w:rsid w:val="00D704B9"/>
    <w:rsid w:val="00D80919"/>
    <w:rsid w:val="00D80DB6"/>
    <w:rsid w:val="00D81B9F"/>
    <w:rsid w:val="00D82A0A"/>
    <w:rsid w:val="00D866B6"/>
    <w:rsid w:val="00D87A45"/>
    <w:rsid w:val="00D93DE8"/>
    <w:rsid w:val="00D96111"/>
    <w:rsid w:val="00D96277"/>
    <w:rsid w:val="00D97E08"/>
    <w:rsid w:val="00DA5425"/>
    <w:rsid w:val="00DA5D4D"/>
    <w:rsid w:val="00DB1738"/>
    <w:rsid w:val="00DB79A0"/>
    <w:rsid w:val="00DC5BDF"/>
    <w:rsid w:val="00DD2393"/>
    <w:rsid w:val="00DD2C52"/>
    <w:rsid w:val="00DD4015"/>
    <w:rsid w:val="00DD4394"/>
    <w:rsid w:val="00DE0C71"/>
    <w:rsid w:val="00DE18F2"/>
    <w:rsid w:val="00DE257A"/>
    <w:rsid w:val="00DE66BE"/>
    <w:rsid w:val="00E023C7"/>
    <w:rsid w:val="00E10152"/>
    <w:rsid w:val="00E157E1"/>
    <w:rsid w:val="00E20662"/>
    <w:rsid w:val="00E23A8F"/>
    <w:rsid w:val="00E40F11"/>
    <w:rsid w:val="00E4415A"/>
    <w:rsid w:val="00E44866"/>
    <w:rsid w:val="00E456A1"/>
    <w:rsid w:val="00E45B7E"/>
    <w:rsid w:val="00E4716E"/>
    <w:rsid w:val="00E509D0"/>
    <w:rsid w:val="00E50CC8"/>
    <w:rsid w:val="00E525F2"/>
    <w:rsid w:val="00E54826"/>
    <w:rsid w:val="00E56B29"/>
    <w:rsid w:val="00E57F72"/>
    <w:rsid w:val="00E64663"/>
    <w:rsid w:val="00E7435C"/>
    <w:rsid w:val="00E74FE9"/>
    <w:rsid w:val="00E84076"/>
    <w:rsid w:val="00E86842"/>
    <w:rsid w:val="00E87BA1"/>
    <w:rsid w:val="00E92D2F"/>
    <w:rsid w:val="00E942C5"/>
    <w:rsid w:val="00EA726D"/>
    <w:rsid w:val="00EC2C80"/>
    <w:rsid w:val="00EC5FB9"/>
    <w:rsid w:val="00ED0F66"/>
    <w:rsid w:val="00ED573E"/>
    <w:rsid w:val="00EE22BA"/>
    <w:rsid w:val="00EE5504"/>
    <w:rsid w:val="00EE7AF5"/>
    <w:rsid w:val="00EF02E6"/>
    <w:rsid w:val="00EF2958"/>
    <w:rsid w:val="00F04725"/>
    <w:rsid w:val="00F049C6"/>
    <w:rsid w:val="00F05352"/>
    <w:rsid w:val="00F066BD"/>
    <w:rsid w:val="00F07A61"/>
    <w:rsid w:val="00F13763"/>
    <w:rsid w:val="00F20E69"/>
    <w:rsid w:val="00F22D0F"/>
    <w:rsid w:val="00F311A2"/>
    <w:rsid w:val="00F370B4"/>
    <w:rsid w:val="00F400BB"/>
    <w:rsid w:val="00F45908"/>
    <w:rsid w:val="00F51D0C"/>
    <w:rsid w:val="00F56DC4"/>
    <w:rsid w:val="00F651F5"/>
    <w:rsid w:val="00F67AC1"/>
    <w:rsid w:val="00F67C9F"/>
    <w:rsid w:val="00F725C8"/>
    <w:rsid w:val="00F77315"/>
    <w:rsid w:val="00F84A4F"/>
    <w:rsid w:val="00FA571C"/>
    <w:rsid w:val="00FB4BA2"/>
    <w:rsid w:val="00FC0DA2"/>
    <w:rsid w:val="00FC3DAF"/>
    <w:rsid w:val="00FC7602"/>
    <w:rsid w:val="00FD4DF3"/>
    <w:rsid w:val="00FD583B"/>
    <w:rsid w:val="00FE02E5"/>
    <w:rsid w:val="00FE0ACE"/>
    <w:rsid w:val="00FE1189"/>
    <w:rsid w:val="00FE124D"/>
    <w:rsid w:val="00FE2555"/>
    <w:rsid w:val="00FE308E"/>
    <w:rsid w:val="00FE33DE"/>
    <w:rsid w:val="00FF196A"/>
    <w:rsid w:val="00FF2302"/>
    <w:rsid w:val="00FF5DC8"/>
    <w:rsid w:val="00FF708A"/>
    <w:rsid w:val="0163CD1A"/>
    <w:rsid w:val="11F06993"/>
    <w:rsid w:val="1625464B"/>
    <w:rsid w:val="182D8C6B"/>
    <w:rsid w:val="2952D4DC"/>
    <w:rsid w:val="3225F442"/>
    <w:rsid w:val="356E1808"/>
    <w:rsid w:val="37CBEC52"/>
    <w:rsid w:val="38378E01"/>
    <w:rsid w:val="3B2B4952"/>
    <w:rsid w:val="435A1C43"/>
    <w:rsid w:val="442C1ACD"/>
    <w:rsid w:val="4DE30DA0"/>
    <w:rsid w:val="4EB7F66D"/>
    <w:rsid w:val="4F2C2122"/>
    <w:rsid w:val="50F552E4"/>
    <w:rsid w:val="530369CD"/>
    <w:rsid w:val="545C23B7"/>
    <w:rsid w:val="5F40D5B4"/>
    <w:rsid w:val="6567BE5C"/>
    <w:rsid w:val="6AB0D008"/>
    <w:rsid w:val="70063791"/>
    <w:rsid w:val="73FE0D37"/>
    <w:rsid w:val="7871E450"/>
    <w:rsid w:val="7E53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37A2D7"/>
  <w15:docId w15:val="{9CC9AFD9-2B1F-4F9E-A2C1-7F516D1F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Ingress"/>
    <w:link w:val="Heading1Char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rsid w:val="0059621B"/>
  </w:style>
  <w:style w:type="paragraph" w:styleId="Closing">
    <w:name w:val="Closing"/>
    <w:basedOn w:val="EnvelopeAddress"/>
    <w:link w:val="ClosingChar"/>
    <w:uiPriority w:val="99"/>
    <w:semiHidden/>
    <w:rsid w:val="0059621B"/>
    <w:pPr>
      <w:keepNext/>
      <w:keepLines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B34B0"/>
    <w:rPr>
      <w:sz w:val="18"/>
    </w:rPr>
  </w:style>
  <w:style w:type="paragraph" w:styleId="BodyText">
    <w:name w:val="Body Text"/>
    <w:basedOn w:val="Normal"/>
    <w:link w:val="BodyTextChar"/>
    <w:uiPriority w:val="99"/>
    <w:semiHidden/>
    <w:rsid w:val="0059621B"/>
  </w:style>
  <w:style w:type="character" w:customStyle="1" w:styleId="BodyTextChar">
    <w:name w:val="Body Text Char"/>
    <w:basedOn w:val="DefaultParagraphFont"/>
    <w:link w:val="BodyText"/>
    <w:uiPriority w:val="99"/>
    <w:semiHidden/>
    <w:rsid w:val="002B34B0"/>
    <w:rPr>
      <w:sz w:val="18"/>
    </w:rPr>
  </w:style>
  <w:style w:type="paragraph" w:styleId="Title">
    <w:name w:val="Title"/>
    <w:basedOn w:val="Subtitle"/>
    <w:link w:val="TitleChar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Footer">
    <w:name w:val="footer"/>
    <w:basedOn w:val="Normal"/>
    <w:link w:val="FooterChar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16F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ListBullet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Caption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TOC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TOC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TOC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link">
    <w:name w:val="Hyperlink"/>
    <w:basedOn w:val="DefaultParagraphFont"/>
    <w:uiPriority w:val="99"/>
    <w:semiHidden/>
    <w:rsid w:val="00065777"/>
    <w:rPr>
      <w:color w:val="0072CE" w:themeColor="hyperlink"/>
      <w:u w:val="single"/>
    </w:rPr>
  </w:style>
  <w:style w:type="table" w:styleId="LightList-Accent1">
    <w:name w:val="Light List Accent 1"/>
    <w:aliases w:val="Miljødir - Tabell"/>
    <w:basedOn w:val="TableNorma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Paragraph">
    <w:name w:val="List Paragraph"/>
    <w:basedOn w:val="Normal"/>
    <w:uiPriority w:val="34"/>
    <w:qFormat/>
    <w:rsid w:val="002171C7"/>
    <w:pPr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7CA"/>
    <w:rPr>
      <w:vertAlign w:val="superscript"/>
    </w:rPr>
  </w:style>
  <w:style w:type="character" w:styleId="Emphasis">
    <w:name w:val="Emphasis"/>
    <w:basedOn w:val="DefaultParagraphFont"/>
    <w:uiPriority w:val="20"/>
    <w:semiHidden/>
    <w:qFormat/>
    <w:rsid w:val="00086C49"/>
    <w:rPr>
      <w:i/>
      <w:iCs/>
    </w:rPr>
  </w:style>
  <w:style w:type="character" w:styleId="IntenseEmphasis">
    <w:name w:val="Intense Emphasis"/>
    <w:basedOn w:val="DefaultParagraphFont"/>
    <w:uiPriority w:val="21"/>
    <w:semiHidden/>
    <w:qFormat/>
    <w:rsid w:val="00086C49"/>
    <w:rPr>
      <w:i/>
      <w:iCs/>
      <w:color w:val="005E5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IntenseReference">
    <w:name w:val="Intense Reference"/>
    <w:basedOn w:val="DefaultParagraphFon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TableNormal"/>
    <w:next w:val="TableGrid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TableNormal"/>
    <w:next w:val="LightList-Accent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74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435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7435C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35C"/>
    <w:rPr>
      <w:rFonts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952D2"/>
    <w:pPr>
      <w:spacing w:after="0"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A7A83C8A2142D8A4BCB77C9BD017E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5C3444B-D52C-40D5-86A7-BD052DD9ED69}"/>
      </w:docPartPr>
      <w:docPartBody>
        <w:p w:rsidR="00642BDC" w:rsidRDefault="00642BDC" w:rsidP="00642BDC">
          <w:pPr>
            <w:pStyle w:val="60A7A83C8A2142D8A4BCB77C9BD017E6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24BBCD85381C4C248F77691D14A67BC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ACB4F6D-A660-489A-B32E-95D582363DBC}"/>
      </w:docPartPr>
      <w:docPartBody>
        <w:p w:rsidR="00413770" w:rsidRDefault="00413770" w:rsidP="00413770">
          <w:pPr>
            <w:pStyle w:val="24BBCD85381C4C248F77691D14A67BC3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04E5F46B0B2A4E06984D20960F7FA3A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98E804-C8A5-4351-AE86-B4890CD23349}"/>
      </w:docPartPr>
      <w:docPartBody>
        <w:p w:rsidR="00413770" w:rsidRDefault="00413770" w:rsidP="00413770">
          <w:pPr>
            <w:pStyle w:val="04E5F46B0B2A4E06984D20960F7FA3AA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60ED164D87144F1EB6DB954BC78EA1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1180C2-288C-4E3A-93EB-B51D90979356}"/>
      </w:docPartPr>
      <w:docPartBody>
        <w:p w:rsidR="00413770" w:rsidRDefault="00413770" w:rsidP="00413770">
          <w:pPr>
            <w:pStyle w:val="60ED164D87144F1EB6DB954BC78EA1F3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6109851431AB4B658812DC09719E69B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2684708-8417-4ED7-B358-B506E79640C9}"/>
      </w:docPartPr>
      <w:docPartBody>
        <w:p w:rsidR="00413770" w:rsidRDefault="00413770" w:rsidP="00413770">
          <w:pPr>
            <w:pStyle w:val="6109851431AB4B658812DC09719E69B3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4DE0A4957E294F81BBB1ADA80696D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42684BD-7CA1-418C-AD5C-B1DA298A46FD}"/>
      </w:docPartPr>
      <w:docPartBody>
        <w:p w:rsidR="00413770" w:rsidRDefault="00413770" w:rsidP="00413770">
          <w:pPr>
            <w:pStyle w:val="4DE0A4957E294F81BBB1ADA80696D445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D31EB6758C794CC696743DEDD0C07B8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C223255-D8F0-4E15-82CC-FAEC67000E90}"/>
      </w:docPartPr>
      <w:docPartBody>
        <w:p w:rsidR="00413770" w:rsidRDefault="00413770" w:rsidP="00413770">
          <w:pPr>
            <w:pStyle w:val="D31EB6758C794CC696743DEDD0C07B89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0A55A6B2D4FF41CA9D021474E840053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F919F2E-C01E-4337-8EB7-0C29025336C0}"/>
      </w:docPartPr>
      <w:docPartBody>
        <w:p w:rsidR="00413770" w:rsidRDefault="00413770" w:rsidP="00413770">
          <w:pPr>
            <w:pStyle w:val="0A55A6B2D4FF41CA9D021474E8400539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63407DC9B53D44539E626F5C340E01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44CF988-C45B-4A9F-8A71-D20E88C78CE3}"/>
      </w:docPartPr>
      <w:docPartBody>
        <w:p w:rsidR="00413770" w:rsidRDefault="00413770" w:rsidP="00413770">
          <w:pPr>
            <w:pStyle w:val="63407DC9B53D44539E626F5C340E01FA"/>
          </w:pPr>
          <w:r w:rsidRPr="00AF4FCD">
            <w:rPr>
              <w:rStyle w:val="PlaceholderText"/>
            </w:rPr>
            <w:t>Velg et element.</w:t>
          </w:r>
        </w:p>
      </w:docPartBody>
    </w:docPart>
    <w:docPart>
      <w:docPartPr>
        <w:name w:val="4F03F2164D9E43A5BC8A17E4A2A750D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CA91CB-EDFB-4140-9DCA-8B63B6D52203}"/>
      </w:docPartPr>
      <w:docPartBody>
        <w:p w:rsidR="00413770" w:rsidRDefault="00413770" w:rsidP="00413770">
          <w:pPr>
            <w:pStyle w:val="4F03F2164D9E43A5BC8A17E4A2A750D9"/>
          </w:pPr>
          <w:r w:rsidRPr="00AF4FCD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2F0952"/>
    <w:rsid w:val="00314D6A"/>
    <w:rsid w:val="003170AF"/>
    <w:rsid w:val="00413770"/>
    <w:rsid w:val="00642BDC"/>
    <w:rsid w:val="006A2F39"/>
    <w:rsid w:val="006B4356"/>
    <w:rsid w:val="00802765"/>
    <w:rsid w:val="008274DA"/>
    <w:rsid w:val="00A3550C"/>
    <w:rsid w:val="00B1295F"/>
    <w:rsid w:val="00C82980"/>
    <w:rsid w:val="00C93F9A"/>
    <w:rsid w:val="00DD4394"/>
    <w:rsid w:val="00DF743B"/>
    <w:rsid w:val="00E5343C"/>
    <w:rsid w:val="00E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770"/>
    <w:rPr>
      <w:color w:val="808080"/>
    </w:rPr>
  </w:style>
  <w:style w:type="paragraph" w:customStyle="1" w:styleId="60A7A83C8A2142D8A4BCB77C9BD017E6">
    <w:name w:val="60A7A83C8A2142D8A4BCB77C9BD017E6"/>
    <w:rsid w:val="00642BDC"/>
  </w:style>
  <w:style w:type="paragraph" w:customStyle="1" w:styleId="CD012DBBE6884C968E6EDB58BF44945D">
    <w:name w:val="CD012DBBE6884C968E6EDB58BF44945D"/>
    <w:rsid w:val="00642BDC"/>
  </w:style>
  <w:style w:type="paragraph" w:customStyle="1" w:styleId="AB5925AF75CA4CCD8EDBD6F65E08B3B2">
    <w:name w:val="AB5925AF75CA4CCD8EDBD6F65E08B3B2"/>
    <w:rsid w:val="00642BDC"/>
  </w:style>
  <w:style w:type="paragraph" w:customStyle="1" w:styleId="68FEE626EB5C49529185C178250F596D">
    <w:name w:val="68FEE626EB5C49529185C178250F596D"/>
    <w:rsid w:val="00642BDC"/>
  </w:style>
  <w:style w:type="paragraph" w:customStyle="1" w:styleId="3CC096D0CE8E448BB5B858DBB8B601C0">
    <w:name w:val="3CC096D0CE8E448BB5B858DBB8B601C0"/>
    <w:rsid w:val="00642BDC"/>
  </w:style>
  <w:style w:type="paragraph" w:customStyle="1" w:styleId="6A8DE209EAEC4AF7AA425F64EAD7114B">
    <w:name w:val="6A8DE209EAEC4AF7AA425F64EAD7114B"/>
    <w:rsid w:val="00642BDC"/>
  </w:style>
  <w:style w:type="paragraph" w:customStyle="1" w:styleId="0C6AA2DA21C24145AA785CDCD1A3C822">
    <w:name w:val="0C6AA2DA21C24145AA785CDCD1A3C822"/>
    <w:rsid w:val="00642BDC"/>
  </w:style>
  <w:style w:type="paragraph" w:customStyle="1" w:styleId="658AF17794C64659B77AD8F8297A511E">
    <w:name w:val="658AF17794C64659B77AD8F8297A511E"/>
    <w:rsid w:val="00642BDC"/>
  </w:style>
  <w:style w:type="paragraph" w:customStyle="1" w:styleId="0F1B2098A7AB491AA98B3578E00FD6F4">
    <w:name w:val="0F1B2098A7AB491AA98B3578E00FD6F4"/>
    <w:rsid w:val="00642BDC"/>
  </w:style>
  <w:style w:type="paragraph" w:customStyle="1" w:styleId="6BFBBD27EB94491C9191823A28A04388">
    <w:name w:val="6BFBBD27EB94491C9191823A28A04388"/>
    <w:rsid w:val="00642BDC"/>
  </w:style>
  <w:style w:type="paragraph" w:customStyle="1" w:styleId="CD012DBBE6884C968E6EDB58BF44945D1">
    <w:name w:val="CD012DBBE6884C968E6EDB58BF44945D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AB5925AF75CA4CCD8EDBD6F65E08B3B21">
    <w:name w:val="AB5925AF75CA4CCD8EDBD6F65E08B3B2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68FEE626EB5C49529185C178250F596D1">
    <w:name w:val="68FEE626EB5C49529185C178250F596D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3CC096D0CE8E448BB5B858DBB8B601C01">
    <w:name w:val="3CC096D0CE8E448BB5B858DBB8B601C0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6A8DE209EAEC4AF7AA425F64EAD7114B1">
    <w:name w:val="6A8DE209EAEC4AF7AA425F64EAD7114B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0C6AA2DA21C24145AA785CDCD1A3C8221">
    <w:name w:val="0C6AA2DA21C24145AA785CDCD1A3C822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658AF17794C64659B77AD8F8297A511E1">
    <w:name w:val="658AF17794C64659B77AD8F8297A511E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0F1B2098A7AB491AA98B3578E00FD6F41">
    <w:name w:val="0F1B2098A7AB491AA98B3578E00FD6F4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6BFBBD27EB94491C9191823A28A043881">
    <w:name w:val="6BFBBD27EB94491C9191823A28A043881"/>
    <w:rsid w:val="00413770"/>
    <w:pPr>
      <w:spacing w:after="0" w:line="250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24BBCD85381C4C248F77691D14A67BC3">
    <w:name w:val="24BBCD85381C4C248F77691D14A67BC3"/>
    <w:rsid w:val="00413770"/>
  </w:style>
  <w:style w:type="paragraph" w:customStyle="1" w:styleId="04E5F46B0B2A4E06984D20960F7FA3AA">
    <w:name w:val="04E5F46B0B2A4E06984D20960F7FA3AA"/>
    <w:rsid w:val="00413770"/>
  </w:style>
  <w:style w:type="paragraph" w:customStyle="1" w:styleId="60ED164D87144F1EB6DB954BC78EA1F3">
    <w:name w:val="60ED164D87144F1EB6DB954BC78EA1F3"/>
    <w:rsid w:val="00413770"/>
  </w:style>
  <w:style w:type="paragraph" w:customStyle="1" w:styleId="6109851431AB4B658812DC09719E69B3">
    <w:name w:val="6109851431AB4B658812DC09719E69B3"/>
    <w:rsid w:val="00413770"/>
  </w:style>
  <w:style w:type="paragraph" w:customStyle="1" w:styleId="4DE0A4957E294F81BBB1ADA80696D445">
    <w:name w:val="4DE0A4957E294F81BBB1ADA80696D445"/>
    <w:rsid w:val="00413770"/>
  </w:style>
  <w:style w:type="paragraph" w:customStyle="1" w:styleId="D31EB6758C794CC696743DEDD0C07B89">
    <w:name w:val="D31EB6758C794CC696743DEDD0C07B89"/>
    <w:rsid w:val="00413770"/>
  </w:style>
  <w:style w:type="paragraph" w:customStyle="1" w:styleId="0A55A6B2D4FF41CA9D021474E8400539">
    <w:name w:val="0A55A6B2D4FF41CA9D021474E8400539"/>
    <w:rsid w:val="00413770"/>
  </w:style>
  <w:style w:type="paragraph" w:customStyle="1" w:styleId="63407DC9B53D44539E626F5C340E01FA">
    <w:name w:val="63407DC9B53D44539E626F5C340E01FA"/>
    <w:rsid w:val="00413770"/>
  </w:style>
  <w:style w:type="paragraph" w:customStyle="1" w:styleId="4F03F2164D9E43A5BC8A17E4A2A750D9">
    <w:name w:val="4F03F2164D9E43A5BC8A17E4A2A750D9"/>
    <w:rsid w:val="004137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To xmlns="2e682b11-4bbe-4591-952d-f8e66c1000a1">
      <Url xsi:nil="true"/>
      <Description xsi:nil="true"/>
    </ArchivedTo>
    <Archived xmlns="2e682b11-4bbe-4591-952d-f8e66c1000a1" xsi:nil="true"/>
    <TaxCatchAll xmlns="85078c4e-3ba2-421b-b6a3-8fcd6de2d54d" xsi:nil="true"/>
    <lcf76f155ced4ddcb4097134ff3c332f xmlns="2e682b11-4bbe-4591-952d-f8e66c1000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4.xml><?xml version="1.0" encoding="utf-8"?>
<root>
  <tittel/>
  <pubnr/>
  <mnummer/>
  <aar/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5da8187d0b1fdde14b3d2341c14d1d41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e1efb1cb8a3f3e9e3199d9f4dcb087cb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3712683-7c94-4e2f-8171-3166f2663dbc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customXml/itemProps3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1B7BA-516A-49D2-84BB-961ED454A501}">
  <ds:schemaRefs/>
</ds:datastoreItem>
</file>

<file path=customXml/itemProps5.xml><?xml version="1.0" encoding="utf-8"?>
<ds:datastoreItem xmlns:ds="http://schemas.openxmlformats.org/officeDocument/2006/customXml" ds:itemID="{F437E5E4-D289-44FD-8325-B087A237D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2b11-4bbe-4591-952d-f8e66c1000a1"/>
    <ds:schemaRef ds:uri="85078c4e-3ba2-421b-b6a3-8fcd6de2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Tom.dotx</Template>
  <TotalTime>2</TotalTime>
  <Pages>1</Pages>
  <Words>173</Words>
  <Characters>987</Characters>
  <Application>Microsoft Office Word</Application>
  <DocSecurity>4</DocSecurity>
  <PresentationFormat/>
  <Lines>8</Lines>
  <Paragraphs>2</Paragraphs>
  <ScaleCrop>false</ScaleCrop>
  <Company/>
  <LinksUpToDate>false</LinksUpToDate>
  <CharactersWithSpaces>1158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Gunn Lise Haugestøl</cp:lastModifiedBy>
  <cp:revision>20</cp:revision>
  <dcterms:created xsi:type="dcterms:W3CDTF">2026-03-13T16:54:00Z</dcterms:created>
  <dcterms:modified xsi:type="dcterms:W3CDTF">2026-06-03T06:22:00Z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MediaServiceImageTags">
    <vt:lpwstr/>
  </property>
  <property fmtid="{D5CDD505-2E9C-101B-9397-08002B2CF9AE}" pid="4" name="ContentTypeId">
    <vt:lpwstr>0x010100F0D5728DECEBDF4597CC946F0C72D868</vt:lpwstr>
  </property>
</Properties>
</file>